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ADE" w:rsidRDefault="00B96ADE" w:rsidP="009F0198">
      <w:pPr>
        <w:widowControl/>
        <w:jc w:val="center"/>
        <w:rPr>
          <w:b/>
          <w:noProof/>
          <w:sz w:val="36"/>
          <w:szCs w:val="36"/>
        </w:rPr>
      </w:pPr>
      <w:r w:rsidRPr="000311DB">
        <w:rPr>
          <w:b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Описание: Герб ППО (вектор) черная" style="width:54pt;height:67.5pt;visibility:visible">
            <v:imagedata r:id="rId4" o:title=""/>
          </v:shape>
        </w:pict>
      </w:r>
    </w:p>
    <w:p w:rsidR="00B96ADE" w:rsidRPr="00D2239E" w:rsidRDefault="00B96ADE" w:rsidP="009F0198">
      <w:pPr>
        <w:widowControl/>
        <w:jc w:val="center"/>
        <w:rPr>
          <w:b/>
          <w:bCs/>
          <w:sz w:val="36"/>
          <w:szCs w:val="36"/>
        </w:rPr>
      </w:pPr>
    </w:p>
    <w:p w:rsidR="00B96ADE" w:rsidRPr="00740286" w:rsidRDefault="00B96ADE" w:rsidP="009F0198">
      <w:pPr>
        <w:widowControl/>
        <w:jc w:val="center"/>
        <w:rPr>
          <w:b/>
          <w:bCs/>
          <w:sz w:val="36"/>
          <w:szCs w:val="36"/>
        </w:rPr>
      </w:pPr>
      <w:r w:rsidRPr="00740286">
        <w:rPr>
          <w:b/>
          <w:bCs/>
          <w:sz w:val="36"/>
          <w:szCs w:val="36"/>
        </w:rPr>
        <w:t xml:space="preserve">КОМИТЕТ МЕСТНОГО САМОУПРАВЛЕНИЯ  </w:t>
      </w:r>
      <w:r>
        <w:rPr>
          <w:b/>
          <w:bCs/>
          <w:sz w:val="36"/>
          <w:szCs w:val="36"/>
        </w:rPr>
        <w:t>БАЛКАШИНСКОГО</w:t>
      </w:r>
      <w:r w:rsidRPr="00740286">
        <w:rPr>
          <w:b/>
          <w:bCs/>
          <w:sz w:val="36"/>
          <w:szCs w:val="36"/>
        </w:rPr>
        <w:t xml:space="preserve">  СЕЛЬСОВЕТА </w:t>
      </w:r>
    </w:p>
    <w:p w:rsidR="00B96ADE" w:rsidRPr="00740286" w:rsidRDefault="00B96ADE" w:rsidP="009F0198">
      <w:pPr>
        <w:widowControl/>
        <w:jc w:val="center"/>
        <w:rPr>
          <w:b/>
          <w:bCs/>
          <w:sz w:val="36"/>
          <w:szCs w:val="36"/>
        </w:rPr>
      </w:pPr>
      <w:r w:rsidRPr="00740286">
        <w:rPr>
          <w:b/>
          <w:bCs/>
          <w:sz w:val="36"/>
          <w:szCs w:val="36"/>
        </w:rPr>
        <w:t>БЕЛИНСКОГО РАЙОНА ПЕНЗЕНСКОЙ ОБЛАСТИ</w:t>
      </w:r>
    </w:p>
    <w:p w:rsidR="00B96ADE" w:rsidRPr="00740286" w:rsidRDefault="00B96ADE" w:rsidP="009F0198">
      <w:pPr>
        <w:widowControl/>
        <w:jc w:val="center"/>
        <w:rPr>
          <w:b/>
          <w:bCs/>
          <w:sz w:val="36"/>
          <w:szCs w:val="36"/>
        </w:rPr>
      </w:pPr>
    </w:p>
    <w:p w:rsidR="00B96ADE" w:rsidRPr="00D2239E" w:rsidRDefault="00B96ADE" w:rsidP="009F0198">
      <w:pPr>
        <w:widowControl/>
        <w:jc w:val="center"/>
        <w:rPr>
          <w:b/>
          <w:bCs/>
          <w:sz w:val="32"/>
          <w:szCs w:val="32"/>
        </w:rPr>
      </w:pPr>
      <w:r w:rsidRPr="00D2239E">
        <w:rPr>
          <w:b/>
          <w:bCs/>
          <w:sz w:val="32"/>
          <w:szCs w:val="32"/>
        </w:rPr>
        <w:t>РЕШЕНИЕ</w:t>
      </w:r>
    </w:p>
    <w:p w:rsidR="00B96ADE" w:rsidRPr="00740286" w:rsidRDefault="00B96ADE" w:rsidP="009F0198">
      <w:pPr>
        <w:widowControl/>
        <w:jc w:val="center"/>
        <w:rPr>
          <w:bCs/>
          <w:sz w:val="28"/>
          <w:szCs w:val="24"/>
        </w:rPr>
      </w:pPr>
    </w:p>
    <w:p w:rsidR="00B96ADE" w:rsidRPr="00D2239E" w:rsidRDefault="00B96ADE" w:rsidP="009F0198">
      <w:pPr>
        <w:widowControl/>
        <w:jc w:val="center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 xml:space="preserve">от  01.06. 2020     </w:t>
      </w:r>
      <w:r w:rsidRPr="00D2239E">
        <w:rPr>
          <w:bCs/>
          <w:sz w:val="24"/>
          <w:szCs w:val="24"/>
          <w:u w:val="single"/>
        </w:rPr>
        <w:t xml:space="preserve">№ </w:t>
      </w:r>
      <w:r>
        <w:rPr>
          <w:bCs/>
          <w:sz w:val="24"/>
          <w:szCs w:val="24"/>
          <w:u w:val="single"/>
        </w:rPr>
        <w:t xml:space="preserve"> 58-16/3</w:t>
      </w:r>
    </w:p>
    <w:p w:rsidR="00B96ADE" w:rsidRDefault="00B96ADE" w:rsidP="009F0198">
      <w:pPr>
        <w:widowControl/>
        <w:jc w:val="center"/>
        <w:rPr>
          <w:sz w:val="24"/>
          <w:szCs w:val="24"/>
        </w:rPr>
      </w:pPr>
    </w:p>
    <w:p w:rsidR="00B96ADE" w:rsidRPr="00740286" w:rsidRDefault="00B96ADE" w:rsidP="009F0198">
      <w:pPr>
        <w:widowControl/>
        <w:jc w:val="center"/>
        <w:rPr>
          <w:bCs/>
          <w:sz w:val="24"/>
          <w:szCs w:val="24"/>
        </w:rPr>
      </w:pPr>
      <w:r w:rsidRPr="00740286">
        <w:rPr>
          <w:sz w:val="24"/>
          <w:szCs w:val="24"/>
        </w:rPr>
        <w:t>с.</w:t>
      </w:r>
      <w:r>
        <w:rPr>
          <w:sz w:val="24"/>
          <w:szCs w:val="24"/>
        </w:rPr>
        <w:t xml:space="preserve"> Балкашино</w:t>
      </w:r>
    </w:p>
    <w:p w:rsidR="00B96ADE" w:rsidRDefault="00B96ADE" w:rsidP="009F0198">
      <w:pPr>
        <w:ind w:firstLine="545"/>
        <w:jc w:val="center"/>
      </w:pPr>
      <w:r>
        <w:rPr>
          <w:b/>
          <w:bCs/>
          <w:sz w:val="28"/>
          <w:szCs w:val="28"/>
        </w:rPr>
        <w:t> </w:t>
      </w:r>
    </w:p>
    <w:p w:rsidR="00B96ADE" w:rsidRDefault="00B96ADE" w:rsidP="009745FB">
      <w:pPr>
        <w:jc w:val="center"/>
      </w:pPr>
      <w:r>
        <w:rPr>
          <w:b/>
          <w:sz w:val="27"/>
          <w:szCs w:val="27"/>
        </w:rPr>
        <w:t xml:space="preserve">О внесении изменений в Положение </w:t>
      </w:r>
    </w:p>
    <w:p w:rsidR="00B96ADE" w:rsidRDefault="00B96ADE" w:rsidP="009745FB">
      <w:pPr>
        <w:jc w:val="center"/>
      </w:pPr>
      <w:r>
        <w:rPr>
          <w:b/>
          <w:sz w:val="27"/>
          <w:szCs w:val="27"/>
        </w:rPr>
        <w:t>о публичных слушаниях в Балкашинском сельсовете Белинского района Пензенской области</w:t>
      </w:r>
    </w:p>
    <w:p w:rsidR="00B96ADE" w:rsidRDefault="00B96ADE" w:rsidP="009F0198">
      <w:pPr>
        <w:ind w:firstLine="720"/>
        <w:jc w:val="center"/>
      </w:pPr>
      <w:r>
        <w:rPr>
          <w:b/>
          <w:sz w:val="27"/>
          <w:szCs w:val="27"/>
        </w:rPr>
        <w:t>  </w:t>
      </w:r>
    </w:p>
    <w:p w:rsidR="00B96ADE" w:rsidRDefault="00B96ADE" w:rsidP="009745FB">
      <w:pPr>
        <w:ind w:firstLine="720"/>
        <w:jc w:val="both"/>
      </w:pPr>
      <w:r>
        <w:rPr>
          <w:color w:val="000000"/>
          <w:sz w:val="27"/>
          <w:szCs w:val="27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 (с последующими изменениями), Уставом Балкашинского сельсовета Белинского района Пензенской области, Комитет местного самоуправления Балкашинского сельсовета  Белинского района Пензенской области </w:t>
      </w:r>
      <w:r>
        <w:rPr>
          <w:b/>
          <w:color w:val="000000"/>
          <w:sz w:val="27"/>
          <w:szCs w:val="27"/>
        </w:rPr>
        <w:t>решило:</w:t>
      </w:r>
    </w:p>
    <w:p w:rsidR="00B96ADE" w:rsidRDefault="00B96ADE" w:rsidP="009745FB">
      <w:pPr>
        <w:ind w:firstLine="720"/>
        <w:jc w:val="center"/>
      </w:pPr>
      <w:r>
        <w:rPr>
          <w:color w:val="000000"/>
          <w:sz w:val="27"/>
          <w:szCs w:val="27"/>
        </w:rPr>
        <w:t> </w:t>
      </w:r>
    </w:p>
    <w:p w:rsidR="00B96ADE" w:rsidRDefault="00B96ADE" w:rsidP="009745FB">
      <w:pPr>
        <w:ind w:firstLine="720"/>
        <w:jc w:val="both"/>
      </w:pPr>
      <w:r>
        <w:rPr>
          <w:color w:val="000000"/>
          <w:sz w:val="27"/>
          <w:szCs w:val="27"/>
        </w:rPr>
        <w:t>1. Внести следующие изменения в Положение о публичных слушаниях в Балкашинском , утвержденное решением Комитета местного самоуправления Балкашинского сельсовета Белинского района Пензенской области от 13.08.2015 № 100-32/2:</w:t>
      </w:r>
    </w:p>
    <w:p w:rsidR="00B96ADE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1.1. Пункт 4.1. изложить в следующей редакции: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>«</w:t>
      </w:r>
      <w:r>
        <w:rPr>
          <w:sz w:val="27"/>
          <w:szCs w:val="27"/>
        </w:rPr>
        <w:t>4.1</w:t>
      </w:r>
      <w:r w:rsidRPr="00553ACF">
        <w:rPr>
          <w:sz w:val="27"/>
          <w:szCs w:val="27"/>
        </w:rPr>
        <w:t>. Публичные слушания проводятся в форме очного собрания и (или) в заочной форме.»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 xml:space="preserve">1.2.Пункт </w:t>
      </w:r>
      <w:r>
        <w:rPr>
          <w:sz w:val="27"/>
          <w:szCs w:val="27"/>
        </w:rPr>
        <w:t>4.2.</w:t>
      </w:r>
      <w:r w:rsidRPr="00553ACF">
        <w:rPr>
          <w:sz w:val="27"/>
          <w:szCs w:val="27"/>
        </w:rPr>
        <w:t xml:space="preserve"> изложить в следующей редакции:</w:t>
      </w:r>
    </w:p>
    <w:p w:rsidR="00B96ADE" w:rsidRDefault="00B96ADE" w:rsidP="00584457">
      <w:r w:rsidRPr="00553ACF">
        <w:rPr>
          <w:sz w:val="27"/>
          <w:szCs w:val="27"/>
        </w:rPr>
        <w:t>«</w:t>
      </w:r>
      <w:r>
        <w:rPr>
          <w:sz w:val="27"/>
          <w:szCs w:val="27"/>
        </w:rPr>
        <w:t>4.2</w:t>
      </w:r>
      <w:r w:rsidRPr="00553ACF">
        <w:rPr>
          <w:sz w:val="27"/>
          <w:szCs w:val="27"/>
        </w:rPr>
        <w:t xml:space="preserve">.Заочная форма проведения публичных слушаний представляет собой открытое обсуждение в информационной системе </w:t>
      </w:r>
      <w:r>
        <w:rPr>
          <w:sz w:val="28"/>
          <w:szCs w:val="28"/>
        </w:rPr>
        <w:t>http://</w:t>
      </w:r>
      <w:r>
        <w:rPr>
          <w:sz w:val="28"/>
          <w:szCs w:val="28"/>
          <w:lang w:val="en-US"/>
        </w:rPr>
        <w:t>balkashino</w:t>
      </w:r>
      <w:r>
        <w:rPr>
          <w:sz w:val="28"/>
          <w:szCs w:val="28"/>
        </w:rPr>
        <w:t>.belinskij.pnzreg.ru.»;.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 xml:space="preserve"> в информационно-телекоммуникационной  сети  «Интернет» проектов, выносимых на публичные слушания.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>В день проведения публичных слушаний пользователи информационно-телекоммуникационной сети «Интернет» вправе направлять в электронной форме на официальный сайт администрации</w:t>
      </w:r>
      <w:r>
        <w:rPr>
          <w:sz w:val="27"/>
          <w:szCs w:val="27"/>
        </w:rPr>
        <w:t xml:space="preserve"> Балкашинского  сельсовета </w:t>
      </w:r>
      <w:r w:rsidRPr="00553ACF">
        <w:rPr>
          <w:sz w:val="27"/>
          <w:szCs w:val="27"/>
        </w:rPr>
        <w:t xml:space="preserve"> Белинского района в информационно-телекоммуникационной  сети  «Интернет» свои предложения и замечания по проекту бюджета </w:t>
      </w:r>
      <w:r>
        <w:rPr>
          <w:sz w:val="27"/>
          <w:szCs w:val="27"/>
        </w:rPr>
        <w:t xml:space="preserve">Балкашинского сельсовета Белинского района </w:t>
      </w:r>
      <w:r w:rsidRPr="00553ACF">
        <w:rPr>
          <w:sz w:val="27"/>
          <w:szCs w:val="27"/>
        </w:rPr>
        <w:t xml:space="preserve">Пензенской области, годовому отчету об исполнении бюджета </w:t>
      </w:r>
      <w:r>
        <w:rPr>
          <w:sz w:val="27"/>
          <w:szCs w:val="27"/>
        </w:rPr>
        <w:t xml:space="preserve">Балкашинского сельсовета Белинского района </w:t>
      </w:r>
      <w:r w:rsidRPr="00553ACF">
        <w:rPr>
          <w:sz w:val="27"/>
          <w:szCs w:val="27"/>
        </w:rPr>
        <w:t>Пензенской области.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 xml:space="preserve">Поступившие предложения и замечания по проекту бюджета </w:t>
      </w:r>
      <w:r>
        <w:rPr>
          <w:sz w:val="27"/>
          <w:szCs w:val="27"/>
        </w:rPr>
        <w:t xml:space="preserve">Балкашинского сельсовета Белинского района </w:t>
      </w:r>
      <w:r w:rsidRPr="00553ACF">
        <w:rPr>
          <w:sz w:val="27"/>
          <w:szCs w:val="27"/>
        </w:rPr>
        <w:t>Пензенской области, годовому отчету об исполнении бюджета</w:t>
      </w:r>
      <w:r>
        <w:rPr>
          <w:sz w:val="27"/>
          <w:szCs w:val="27"/>
        </w:rPr>
        <w:t>балкашинского сельсовета Белинского района</w:t>
      </w:r>
      <w:bookmarkStart w:id="0" w:name="_GoBack"/>
      <w:bookmarkEnd w:id="0"/>
      <w:r>
        <w:rPr>
          <w:sz w:val="27"/>
          <w:szCs w:val="27"/>
        </w:rPr>
        <w:t xml:space="preserve"> </w:t>
      </w:r>
      <w:r w:rsidRPr="00553ACF">
        <w:rPr>
          <w:sz w:val="27"/>
          <w:szCs w:val="27"/>
        </w:rPr>
        <w:t xml:space="preserve"> Пензенской области обобщаются и учитываются в протоколе публичных слушаний.»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 xml:space="preserve">1.3.Пункт </w:t>
      </w:r>
      <w:r>
        <w:rPr>
          <w:sz w:val="27"/>
          <w:szCs w:val="27"/>
        </w:rPr>
        <w:t>4.3.</w:t>
      </w:r>
      <w:r w:rsidRPr="00553ACF">
        <w:rPr>
          <w:sz w:val="27"/>
          <w:szCs w:val="27"/>
        </w:rPr>
        <w:t xml:space="preserve"> изложить в следующей редакции: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>«</w:t>
      </w:r>
      <w:r>
        <w:rPr>
          <w:sz w:val="27"/>
          <w:szCs w:val="27"/>
        </w:rPr>
        <w:t>4.3.</w:t>
      </w:r>
      <w:r w:rsidRPr="00553ACF">
        <w:rPr>
          <w:sz w:val="27"/>
          <w:szCs w:val="27"/>
        </w:rPr>
        <w:t>Процедура проведения публичных слушаний и принимаемые на них решения, в том числе мотивированное  обоснование принятого решения фиксируются в протоколе публичных слушаний.»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 xml:space="preserve">1.4.Пункт </w:t>
      </w:r>
      <w:r>
        <w:rPr>
          <w:sz w:val="27"/>
          <w:szCs w:val="27"/>
        </w:rPr>
        <w:t>4.4.</w:t>
      </w:r>
      <w:r w:rsidRPr="00553ACF">
        <w:rPr>
          <w:sz w:val="27"/>
          <w:szCs w:val="27"/>
        </w:rPr>
        <w:t xml:space="preserve"> изложить в следующей редакции: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>«</w:t>
      </w:r>
      <w:r>
        <w:rPr>
          <w:sz w:val="27"/>
          <w:szCs w:val="27"/>
        </w:rPr>
        <w:t>4.4</w:t>
      </w:r>
      <w:r w:rsidRPr="00553ACF">
        <w:rPr>
          <w:sz w:val="27"/>
          <w:szCs w:val="27"/>
        </w:rPr>
        <w:t>.При очном проведении публичных слушаний: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>Перед началом проведения публичных слушаний оргкомитет организует регистрацию участников.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>Публичные слушания открываются ведущим, который оглашает тему публичных слушаний, инициатора их проведения, предложения огркомитета по продолжительности выступления участников публичных слушаний, представляет состав оргкомитета.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>Время, отводимое для выступления участников публичных слушаний, определяется  оргкомитетом и объявляется всем участникам публичных слушаний.</w:t>
      </w:r>
    </w:p>
    <w:p w:rsidR="00B96ADE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53ACF">
        <w:rPr>
          <w:sz w:val="27"/>
          <w:szCs w:val="27"/>
        </w:rPr>
        <w:t>По окончании выступлений ведущий дает возможность участникам публичных слушаний высказать свое мнение и задать вопросы, а также предоставлять время для ответов на них, после чего вопрос выносится на голосование.»</w:t>
      </w:r>
    </w:p>
    <w:p w:rsidR="00B96ADE" w:rsidRPr="00410E6B" w:rsidRDefault="00B96ADE" w:rsidP="00410E6B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410E6B">
        <w:rPr>
          <w:bCs/>
          <w:sz w:val="27"/>
          <w:szCs w:val="27"/>
        </w:rPr>
        <w:t>2.Настоящее решение опубликовать в информационном бюллетене «</w:t>
      </w:r>
      <w:r>
        <w:rPr>
          <w:bCs/>
          <w:sz w:val="27"/>
          <w:szCs w:val="27"/>
        </w:rPr>
        <w:t>Балкашинский вестник</w:t>
      </w:r>
      <w:r w:rsidRPr="00410E6B">
        <w:rPr>
          <w:bCs/>
          <w:sz w:val="27"/>
          <w:szCs w:val="27"/>
        </w:rPr>
        <w:t>».</w:t>
      </w:r>
      <w:r w:rsidRPr="00410E6B">
        <w:rPr>
          <w:sz w:val="27"/>
          <w:szCs w:val="27"/>
        </w:rPr>
        <w:t xml:space="preserve"> </w:t>
      </w:r>
    </w:p>
    <w:p w:rsidR="00B96ADE" w:rsidRPr="00410E6B" w:rsidRDefault="00B96ADE" w:rsidP="00410E6B">
      <w:pPr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  <w:r w:rsidRPr="00410E6B">
        <w:rPr>
          <w:sz w:val="27"/>
          <w:szCs w:val="27"/>
        </w:rPr>
        <w:t xml:space="preserve">  </w:t>
      </w:r>
      <w:r>
        <w:rPr>
          <w:sz w:val="27"/>
          <w:szCs w:val="27"/>
        </w:rPr>
        <w:t xml:space="preserve"> </w:t>
      </w:r>
      <w:r w:rsidRPr="00410E6B">
        <w:rPr>
          <w:sz w:val="27"/>
          <w:szCs w:val="27"/>
        </w:rPr>
        <w:t>3.Настоящее решение вступает в силу в силу на следующий день после дня его официального опубликования.</w:t>
      </w:r>
    </w:p>
    <w:p w:rsidR="00B96ADE" w:rsidRPr="00410E6B" w:rsidRDefault="00B96ADE" w:rsidP="00410E6B">
      <w:pPr>
        <w:autoSpaceDE w:val="0"/>
        <w:autoSpaceDN w:val="0"/>
        <w:adjustRightInd w:val="0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     </w:t>
      </w:r>
      <w:r w:rsidRPr="00410E6B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  </w:t>
      </w:r>
      <w:r w:rsidRPr="00410E6B">
        <w:rPr>
          <w:bCs/>
          <w:sz w:val="27"/>
          <w:szCs w:val="27"/>
        </w:rPr>
        <w:t xml:space="preserve"> 4. Контроль за исполнением решения возложить на главу </w:t>
      </w:r>
      <w:r>
        <w:rPr>
          <w:bCs/>
          <w:sz w:val="27"/>
          <w:szCs w:val="27"/>
        </w:rPr>
        <w:t>Балкашинского</w:t>
      </w:r>
      <w:r w:rsidRPr="00410E6B">
        <w:rPr>
          <w:bCs/>
          <w:sz w:val="27"/>
          <w:szCs w:val="27"/>
        </w:rPr>
        <w:t xml:space="preserve"> сельсовета.</w:t>
      </w:r>
    </w:p>
    <w:p w:rsidR="00B96ADE" w:rsidRPr="00553ACF" w:rsidRDefault="00B96ADE" w:rsidP="00220C16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B96ADE" w:rsidRDefault="00B96ADE" w:rsidP="00410E6B">
      <w:pPr>
        <w:jc w:val="both"/>
        <w:rPr>
          <w:color w:val="000000"/>
          <w:sz w:val="27"/>
          <w:szCs w:val="27"/>
        </w:rPr>
      </w:pPr>
    </w:p>
    <w:p w:rsidR="00B96ADE" w:rsidRDefault="00B96ADE" w:rsidP="009745FB">
      <w:pPr>
        <w:ind w:firstLine="720"/>
        <w:jc w:val="both"/>
        <w:rPr>
          <w:color w:val="000000"/>
          <w:sz w:val="27"/>
          <w:szCs w:val="27"/>
        </w:rPr>
      </w:pPr>
    </w:p>
    <w:p w:rsidR="00B96ADE" w:rsidRDefault="00B96ADE" w:rsidP="009745FB">
      <w:pPr>
        <w:ind w:firstLine="720"/>
        <w:jc w:val="both"/>
      </w:pPr>
    </w:p>
    <w:p w:rsidR="00B96ADE" w:rsidRDefault="00B96ADE" w:rsidP="009745FB">
      <w:pPr>
        <w:jc w:val="both"/>
      </w:pPr>
      <w:r>
        <w:rPr>
          <w:color w:val="000000"/>
          <w:sz w:val="27"/>
          <w:szCs w:val="27"/>
        </w:rPr>
        <w:t>  </w:t>
      </w:r>
      <w:r>
        <w:rPr>
          <w:sz w:val="27"/>
          <w:szCs w:val="27"/>
        </w:rPr>
        <w:t>Глава Балкашинского сельсовета                                            Л.Н.Шмелева</w:t>
      </w:r>
    </w:p>
    <w:p w:rsidR="00B96ADE" w:rsidRDefault="00B96ADE"/>
    <w:sectPr w:rsidR="00B96ADE" w:rsidSect="00E4787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5FB"/>
    <w:rsid w:val="000224AE"/>
    <w:rsid w:val="000311DB"/>
    <w:rsid w:val="00045B2F"/>
    <w:rsid w:val="000465BC"/>
    <w:rsid w:val="0004732F"/>
    <w:rsid w:val="00160904"/>
    <w:rsid w:val="00220C16"/>
    <w:rsid w:val="002B2643"/>
    <w:rsid w:val="00337CBC"/>
    <w:rsid w:val="00366C51"/>
    <w:rsid w:val="003A5D9A"/>
    <w:rsid w:val="00410E6B"/>
    <w:rsid w:val="004541B7"/>
    <w:rsid w:val="004F655C"/>
    <w:rsid w:val="00553ACF"/>
    <w:rsid w:val="0056675C"/>
    <w:rsid w:val="00584457"/>
    <w:rsid w:val="006C78C9"/>
    <w:rsid w:val="006E5F64"/>
    <w:rsid w:val="007213A9"/>
    <w:rsid w:val="00740286"/>
    <w:rsid w:val="00796FC2"/>
    <w:rsid w:val="007D62B8"/>
    <w:rsid w:val="007E0347"/>
    <w:rsid w:val="007E16C6"/>
    <w:rsid w:val="007F1C7D"/>
    <w:rsid w:val="008D09BD"/>
    <w:rsid w:val="00974528"/>
    <w:rsid w:val="009745FB"/>
    <w:rsid w:val="00991B64"/>
    <w:rsid w:val="00996BEB"/>
    <w:rsid w:val="009F0198"/>
    <w:rsid w:val="009F2316"/>
    <w:rsid w:val="00A07A83"/>
    <w:rsid w:val="00A33A06"/>
    <w:rsid w:val="00A76813"/>
    <w:rsid w:val="00A828BA"/>
    <w:rsid w:val="00AD5EC2"/>
    <w:rsid w:val="00B124FC"/>
    <w:rsid w:val="00B27AD5"/>
    <w:rsid w:val="00B96ADE"/>
    <w:rsid w:val="00BD404E"/>
    <w:rsid w:val="00C66567"/>
    <w:rsid w:val="00CA5DC0"/>
    <w:rsid w:val="00D2239E"/>
    <w:rsid w:val="00D24889"/>
    <w:rsid w:val="00DB3270"/>
    <w:rsid w:val="00E31EDB"/>
    <w:rsid w:val="00E36380"/>
    <w:rsid w:val="00E47878"/>
    <w:rsid w:val="00EB4AF7"/>
    <w:rsid w:val="00F12772"/>
    <w:rsid w:val="00F226BB"/>
    <w:rsid w:val="00F23330"/>
    <w:rsid w:val="00F44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5FB"/>
    <w:pPr>
      <w:widowControl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45F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745FB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9745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745FB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745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45F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98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215</TotalTime>
  <Pages>2</Pages>
  <Words>511</Words>
  <Characters>2914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User</cp:lastModifiedBy>
  <cp:revision>14</cp:revision>
  <cp:lastPrinted>2020-05-18T06:30:00Z</cp:lastPrinted>
  <dcterms:created xsi:type="dcterms:W3CDTF">2020-04-30T13:29:00Z</dcterms:created>
  <dcterms:modified xsi:type="dcterms:W3CDTF">2020-06-03T06:29:00Z</dcterms:modified>
</cp:coreProperties>
</file>